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E4" w:rsidRPr="008E035F" w:rsidRDefault="00CD2AE4" w:rsidP="00097461">
      <w:pPr>
        <w:tabs>
          <w:tab w:val="left" w:pos="8959"/>
        </w:tabs>
        <w:ind w:firstLineChars="150" w:firstLine="315"/>
        <w:rPr>
          <w:b/>
          <w:bCs/>
          <w:sz w:val="52"/>
          <w:szCs w:val="52"/>
        </w:rPr>
      </w:pPr>
      <w:r>
        <w:rPr>
          <w:noProof/>
        </w:rPr>
        <w:pict>
          <v:line id="_x0000_s1026" style="position:absolute;left:0;text-align:left;z-index:251658240" from="0,39pt" to="423pt,39pt"/>
        </w:pict>
      </w:r>
      <w:r w:rsidRPr="008E035F">
        <w:rPr>
          <w:rFonts w:cs="宋体" w:hint="eastAsia"/>
          <w:b/>
          <w:bCs/>
          <w:sz w:val="52"/>
          <w:szCs w:val="52"/>
        </w:rPr>
        <w:t>东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莞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理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工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学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院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教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务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处</w:t>
      </w:r>
      <w:r w:rsidRPr="008E035F">
        <w:rPr>
          <w:b/>
          <w:bCs/>
          <w:sz w:val="52"/>
          <w:szCs w:val="52"/>
        </w:rPr>
        <w:t xml:space="preserve">      </w:t>
      </w:r>
    </w:p>
    <w:p w:rsidR="00CD2AE4" w:rsidRDefault="00CD2AE4" w:rsidP="008E035F">
      <w:pPr>
        <w:ind w:firstLineChars="2550" w:firstLine="6120"/>
        <w:rPr>
          <w:sz w:val="24"/>
          <w:szCs w:val="24"/>
        </w:rPr>
      </w:pPr>
      <w:r w:rsidRPr="001458A5">
        <w:rPr>
          <w:rFonts w:cs="宋体" w:hint="eastAsia"/>
          <w:sz w:val="24"/>
          <w:szCs w:val="24"/>
        </w:rPr>
        <w:t>教务</w:t>
      </w:r>
      <w:r w:rsidRPr="001458A5">
        <w:rPr>
          <w:sz w:val="24"/>
          <w:szCs w:val="24"/>
        </w:rPr>
        <w:t>[</w:t>
      </w:r>
      <w:r>
        <w:rPr>
          <w:sz w:val="24"/>
          <w:szCs w:val="24"/>
        </w:rPr>
        <w:t>2018</w:t>
      </w:r>
      <w:r w:rsidRPr="001458A5">
        <w:rPr>
          <w:sz w:val="24"/>
          <w:szCs w:val="24"/>
        </w:rPr>
        <w:t>]</w:t>
      </w:r>
      <w:r>
        <w:rPr>
          <w:sz w:val="24"/>
          <w:szCs w:val="24"/>
        </w:rPr>
        <w:t>42</w:t>
      </w:r>
      <w:r w:rsidRPr="001458A5">
        <w:rPr>
          <w:rFonts w:cs="宋体" w:hint="eastAsia"/>
          <w:sz w:val="24"/>
          <w:szCs w:val="24"/>
        </w:rPr>
        <w:t>号</w:t>
      </w:r>
    </w:p>
    <w:p w:rsidR="00CD2AE4" w:rsidRPr="001458A5" w:rsidRDefault="00CD2AE4" w:rsidP="006F38DA">
      <w:pPr>
        <w:ind w:firstLine="7200"/>
        <w:jc w:val="center"/>
        <w:rPr>
          <w:sz w:val="24"/>
          <w:szCs w:val="24"/>
        </w:rPr>
      </w:pPr>
    </w:p>
    <w:p w:rsidR="00CD2AE4" w:rsidRPr="00831A53" w:rsidRDefault="00CD2AE4" w:rsidP="00CC6EA1">
      <w:pPr>
        <w:widowControl/>
        <w:spacing w:line="360" w:lineRule="auto"/>
        <w:jc w:val="center"/>
        <w:rPr>
          <w:rFonts w:ascii="华康简标题宋" w:eastAsia="华康简标题宋" w:hAnsi="黑体"/>
          <w:b/>
          <w:bCs/>
          <w:color w:val="000000"/>
          <w:kern w:val="0"/>
          <w:sz w:val="36"/>
          <w:szCs w:val="36"/>
        </w:rPr>
      </w:pP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关于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8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-201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9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学年第</w:t>
      </w:r>
      <w:r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一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学期教材征订的通知</w:t>
      </w:r>
    </w:p>
    <w:p w:rsidR="00CD2AE4" w:rsidRPr="004E0527" w:rsidRDefault="00CD2AE4" w:rsidP="00CC6EA1">
      <w:pPr>
        <w:widowControl/>
        <w:spacing w:line="440" w:lineRule="exact"/>
        <w:jc w:val="left"/>
        <w:rPr>
          <w:rFonts w:ascii="楷体" w:eastAsia="楷体" w:hAnsi="楷体"/>
          <w:color w:val="000000"/>
          <w:kern w:val="0"/>
          <w:sz w:val="28"/>
          <w:szCs w:val="28"/>
        </w:rPr>
      </w:pPr>
    </w:p>
    <w:p w:rsidR="00CD2AE4" w:rsidRPr="004E0527" w:rsidRDefault="00CD2AE4" w:rsidP="00CC6EA1">
      <w:pPr>
        <w:widowControl/>
        <w:spacing w:line="440" w:lineRule="exact"/>
        <w:jc w:val="left"/>
        <w:rPr>
          <w:rFonts w:ascii="宋体"/>
          <w:color w:val="000000"/>
          <w:kern w:val="0"/>
          <w:sz w:val="24"/>
          <w:szCs w:val="24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各教学单位：</w:t>
      </w:r>
    </w:p>
    <w:p w:rsidR="00CD2AE4" w:rsidRPr="00A21629" w:rsidRDefault="00CD2AE4" w:rsidP="00A21629">
      <w:pPr>
        <w:widowControl/>
        <w:spacing w:line="440" w:lineRule="exact"/>
        <w:ind w:firstLineChars="200" w:firstLine="560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现开始下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学期课程教材的征订工</w:t>
      </w:r>
      <w:r w:rsidRPr="00724C8C">
        <w:rPr>
          <w:rFonts w:ascii="宋体" w:hAnsi="宋体" w:cs="宋体" w:hint="eastAsia"/>
          <w:kern w:val="0"/>
          <w:sz w:val="28"/>
          <w:szCs w:val="28"/>
        </w:rPr>
        <w:t>作，请各开课单位严格按照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《东莞理工学院教材选用管理办法》（见附件</w:t>
      </w:r>
      <w:r w:rsidRPr="00724C8C">
        <w:rPr>
          <w:rFonts w:ascii="宋体" w:hAnsi="宋体" w:cs="宋体"/>
          <w:b/>
          <w:bCs/>
          <w:kern w:val="0"/>
          <w:sz w:val="28"/>
          <w:szCs w:val="28"/>
        </w:rPr>
        <w:t>1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 w:rsidRPr="00724C8C">
        <w:rPr>
          <w:rFonts w:ascii="宋体" w:hAnsi="宋体" w:cs="宋体" w:hint="eastAsia"/>
          <w:kern w:val="0"/>
          <w:sz w:val="28"/>
          <w:szCs w:val="28"/>
        </w:rPr>
        <w:t>执行。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下学期课程教材征订将在教务管理系统里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进行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填报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。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为了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确保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教材征订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能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顺利进行，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各学院在填报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（见附件</w:t>
      </w:r>
      <w:r>
        <w:rPr>
          <w:rFonts w:ascii="宋体" w:hAnsi="宋体" w:cs="宋体"/>
          <w:b/>
          <w:bCs/>
          <w:kern w:val="0"/>
          <w:sz w:val="28"/>
          <w:szCs w:val="28"/>
        </w:rPr>
        <w:t>2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同时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在教务管理系统教材管理的收订模块里确定课程教材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具体要求如下：</w:t>
      </w:r>
    </w:p>
    <w:p w:rsidR="00CD2AE4" w:rsidRPr="00A4108E" w:rsidRDefault="00CD2AE4" w:rsidP="00DF5EFA">
      <w:pPr>
        <w:widowControl/>
        <w:numPr>
          <w:ilvl w:val="0"/>
          <w:numId w:val="2"/>
        </w:numPr>
        <w:tabs>
          <w:tab w:val="left" w:pos="36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教材选用流程如下：</w:t>
      </w:r>
    </w:p>
    <w:p w:rsidR="00CD2AE4" w:rsidRPr="00366552" w:rsidRDefault="00CD2AE4" w:rsidP="00366552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任课教师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填报</w:t>
      </w:r>
      <w:r w:rsidRPr="00155408">
        <w:rPr>
          <w:rFonts w:ascii="宋体" w:hAnsi="宋体" w:cs="宋体" w:hint="eastAsia"/>
          <w:kern w:val="0"/>
          <w:sz w:val="28"/>
          <w:szCs w:val="28"/>
        </w:rPr>
        <w:t>《教材（自编讲义）申报表》</w:t>
      </w:r>
      <w:r>
        <w:rPr>
          <w:rFonts w:ascii="宋体" w:hAnsi="宋体" w:cs="宋体" w:hint="eastAsia"/>
          <w:kern w:val="0"/>
          <w:sz w:val="28"/>
          <w:szCs w:val="28"/>
        </w:rPr>
        <w:t>，经</w:t>
      </w:r>
      <w:r w:rsidRPr="00724C8C">
        <w:rPr>
          <w:rFonts w:ascii="宋体" w:hAnsi="宋体" w:cs="宋体" w:hint="eastAsia"/>
          <w:kern w:val="0"/>
          <w:sz w:val="28"/>
          <w:szCs w:val="28"/>
        </w:rPr>
        <w:t>负责该课程教学的系主任</w:t>
      </w:r>
      <w:r>
        <w:rPr>
          <w:rFonts w:ascii="宋体" w:hAnsi="宋体" w:cs="宋体" w:hint="eastAsia"/>
          <w:kern w:val="0"/>
          <w:sz w:val="28"/>
          <w:szCs w:val="28"/>
        </w:rPr>
        <w:t>同意后，由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教学单位组织教学指导委员会（或教材审查小组）对选用的教材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（自编讲义）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进行讨论审定，</w:t>
      </w:r>
      <w:r w:rsidRPr="003C62A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审定意见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经教学单位分管教学的负责人审核签字并存档（一式两份）。</w:t>
      </w:r>
    </w:p>
    <w:p w:rsidR="00CD2AE4" w:rsidRPr="0035791B" w:rsidRDefault="00CD2AE4" w:rsidP="003C62AF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各学院汇总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。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《教材（自编讲义）申报表》课程信息部分严格按教学任务填写，不得更改删除课程信息。如果不订教材请在是否报订教材栏填“否”，不要删除该课程信息。</w:t>
      </w:r>
    </w:p>
    <w:p w:rsidR="00CD2AE4" w:rsidRPr="00724C8C" w:rsidRDefault="00CD2AE4" w:rsidP="003C62AF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各学院在</w:t>
      </w:r>
      <w:r w:rsidRPr="0035791B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6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月</w:t>
      </w:r>
      <w:r w:rsidRPr="0035791B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1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8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日</w:t>
      </w:r>
      <w:r w:rsidRPr="007402C4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前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，把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纸质版和电子版</w:t>
      </w:r>
      <w:r w:rsidRPr="007F15D4">
        <w:rPr>
          <w:rFonts w:ascii="宋体" w:hAnsi="宋体" w:cs="宋体" w:hint="eastAsia"/>
          <w:kern w:val="0"/>
          <w:sz w:val="28"/>
          <w:szCs w:val="28"/>
        </w:rPr>
        <w:t>连同</w:t>
      </w:r>
      <w:r w:rsidRPr="003C62AF">
        <w:rPr>
          <w:rFonts w:ascii="宋体" w:hAnsi="宋体" w:cs="宋体" w:hint="eastAsia"/>
          <w:b/>
          <w:bCs/>
          <w:kern w:val="0"/>
          <w:sz w:val="28"/>
          <w:szCs w:val="28"/>
        </w:rPr>
        <w:t>审定意见</w:t>
      </w:r>
      <w:r>
        <w:rPr>
          <w:rFonts w:ascii="宋体" w:hAnsi="宋体" w:cs="宋体" w:hint="eastAsia"/>
          <w:kern w:val="0"/>
          <w:sz w:val="28"/>
          <w:szCs w:val="28"/>
        </w:rPr>
        <w:t>一起</w:t>
      </w:r>
      <w:r w:rsidRPr="007F15D4">
        <w:rPr>
          <w:rFonts w:ascii="宋体" w:hAnsi="宋体" w:cs="宋体" w:hint="eastAsia"/>
          <w:kern w:val="0"/>
          <w:sz w:val="28"/>
          <w:szCs w:val="28"/>
        </w:rPr>
        <w:t>报送教务处。</w:t>
      </w:r>
      <w:r>
        <w:rPr>
          <w:rFonts w:ascii="宋体" w:hAnsi="宋体" w:cs="宋体" w:hint="eastAsia"/>
          <w:kern w:val="0"/>
          <w:sz w:val="28"/>
          <w:szCs w:val="28"/>
        </w:rPr>
        <w:t>并把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的电子版发给图书馆袁淦泉老师。</w:t>
      </w:r>
    </w:p>
    <w:p w:rsidR="00CD2AE4" w:rsidRPr="00366552" w:rsidRDefault="00CD2AE4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教务处根据各学院</w:t>
      </w:r>
      <w:r w:rsidRPr="00D0176E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填报</w:t>
      </w:r>
      <w:r w:rsidRPr="00A21629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把需报订的各课程教材信息录入教务管理系统，以供任课教师选用。</w:t>
      </w:r>
    </w:p>
    <w:p w:rsidR="00CD2AE4" w:rsidRPr="00E138C9" w:rsidRDefault="00CD2AE4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35791B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6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月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25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日至</w:t>
      </w:r>
      <w:r w:rsidRPr="0035791B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6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月</w:t>
      </w:r>
      <w:r w:rsidRPr="0035791B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2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>9</w:t>
      </w:r>
      <w:r w:rsidRPr="0035791B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日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各学院组织任课教师在教务管理系统里选定教材征订信息，具体操作详见附件</w:t>
      </w:r>
      <w:r>
        <w:rPr>
          <w:rFonts w:ascii="宋体" w:hAnsi="宋体" w:cs="宋体"/>
          <w:b/>
          <w:bCs/>
          <w:kern w:val="0"/>
          <w:sz w:val="28"/>
          <w:szCs w:val="28"/>
        </w:rPr>
        <w:t>6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。</w:t>
      </w:r>
    </w:p>
    <w:p w:rsidR="00CD2AE4" w:rsidRDefault="00CD2AE4" w:rsidP="00710B01">
      <w:pPr>
        <w:widowControl/>
        <w:spacing w:line="440" w:lineRule="exact"/>
        <w:ind w:left="843" w:hangingChars="300" w:hanging="843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注意：</w:t>
      </w:r>
      <w:r w:rsidRPr="00E138C9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只有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在教务管理系统里</w:t>
      </w:r>
      <w:r w:rsidRPr="00E138C9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设置了教学任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务</w:t>
      </w:r>
      <w:r w:rsidRPr="00E138C9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，确定了课程的任课教师，任课教师才能收订教材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。</w:t>
      </w:r>
    </w:p>
    <w:p w:rsidR="00CD2AE4" w:rsidRPr="00710B01" w:rsidRDefault="00CD2AE4" w:rsidP="008C1190">
      <w:pPr>
        <w:widowControl/>
        <w:spacing w:line="440" w:lineRule="exact"/>
        <w:ind w:left="843" w:hangingChars="300" w:hanging="843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教材选用流程图：</w:t>
      </w:r>
      <w:r w:rsidRPr="00710B01">
        <w:rPr>
          <w:rFonts w:asci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CD2AE4" w:rsidRDefault="00CD2AE4" w:rsidP="007402C4">
      <w:pPr>
        <w:widowControl/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3003DA">
      <w:pPr>
        <w:widowControl/>
        <w:spacing w:line="440" w:lineRule="exact"/>
        <w:ind w:firstLineChars="300" w:firstLine="63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3pt;margin-top:10.6pt;width:180pt;height:1in;z-index:251659264">
            <v:textbox style="mso-next-textbox:#_x0000_s1027">
              <w:txbxContent>
                <w:p w:rsidR="00CD2AE4" w:rsidRPr="008C1190" w:rsidRDefault="00CD2AE4" w:rsidP="00710B01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sz w:val="24"/>
                      <w:szCs w:val="24"/>
                    </w:rPr>
                    <w:t>学院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确定</w:t>
                  </w:r>
                  <w:r>
                    <w:rPr>
                      <w:rFonts w:cs="宋体" w:hint="eastAsia"/>
                      <w:sz w:val="24"/>
                      <w:szCs w:val="24"/>
                    </w:rPr>
                    <w:t>教学任务并录入教务管理系统</w:t>
                  </w:r>
                </w:p>
              </w:txbxContent>
            </v:textbox>
          </v:shape>
        </w:pict>
      </w:r>
    </w:p>
    <w:p w:rsidR="00CD2AE4" w:rsidRDefault="00CD2AE4" w:rsidP="008C1190">
      <w:pPr>
        <w:widowControl/>
        <w:spacing w:line="440" w:lineRule="exact"/>
        <w:ind w:firstLineChars="300" w:firstLine="84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8C1190">
      <w:pPr>
        <w:widowControl/>
        <w:spacing w:line="440" w:lineRule="exact"/>
        <w:ind w:firstLineChars="300" w:firstLine="84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8C1190">
      <w:pPr>
        <w:widowControl/>
        <w:spacing w:line="440" w:lineRule="exact"/>
        <w:ind w:firstLineChars="300" w:firstLine="84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↓</w:t>
      </w:r>
    </w:p>
    <w:p w:rsidR="00CD2AE4" w:rsidRDefault="00CD2AE4" w:rsidP="003003DA">
      <w:pPr>
        <w:widowControl/>
        <w:spacing w:line="440" w:lineRule="exact"/>
        <w:ind w:firstLineChars="1000" w:firstLine="21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noProof/>
        </w:rPr>
        <w:pict>
          <v:shape id="_x0000_s1028" type="#_x0000_t202" style="position:absolute;left:0;text-align:left;margin-left:63pt;margin-top:2pt;width:180pt;height:1in;z-index:251660288">
            <v:textbox style="mso-next-textbox:#_x0000_s1028">
              <w:txbxContent>
                <w:p w:rsidR="00CD2AE4" w:rsidRPr="008C1190" w:rsidRDefault="00CD2AE4" w:rsidP="00710B01">
                  <w:pPr>
                    <w:rPr>
                      <w:sz w:val="24"/>
                      <w:szCs w:val="24"/>
                    </w:rPr>
                  </w:pP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任课教师</w:t>
                  </w:r>
                  <w:r w:rsidRPr="00155408">
                    <w:rPr>
                      <w:rFonts w:cs="宋体" w:hint="eastAsia"/>
                      <w:sz w:val="24"/>
                      <w:szCs w:val="24"/>
                    </w:rPr>
                    <w:t>填报《教材（自编讲义）申报表》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，并通过系主任同意和教学指导委员会审定</w:t>
                  </w:r>
                </w:p>
              </w:txbxContent>
            </v:textbox>
            <w10:wrap type="square"/>
          </v:shape>
        </w:pict>
      </w: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↓</w:t>
      </w:r>
    </w:p>
    <w:p w:rsidR="00CD2AE4" w:rsidRDefault="00CD2AE4" w:rsidP="003003DA">
      <w:pPr>
        <w:widowControl/>
        <w:spacing w:line="440" w:lineRule="exact"/>
        <w:ind w:firstLineChars="1000" w:firstLine="21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noProof/>
        </w:rPr>
        <w:pict>
          <v:shape id="_x0000_s1029" type="#_x0000_t202" style="position:absolute;left:0;text-align:left;margin-left:63pt;margin-top:1.2pt;width:180pt;height:1in;z-index:251661312">
            <v:textbox style="mso-next-textbox:#_x0000_s1029">
              <w:txbxContent>
                <w:p w:rsidR="00CD2AE4" w:rsidRPr="008C1190" w:rsidRDefault="00CD2AE4" w:rsidP="00710B01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sz w:val="24"/>
                      <w:szCs w:val="24"/>
                    </w:rPr>
                    <w:t>各学院汇总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《教材（自编讲义）申报表》</w:t>
                  </w:r>
                  <w:r>
                    <w:rPr>
                      <w:rFonts w:cs="宋体" w:hint="eastAsia"/>
                      <w:sz w:val="24"/>
                      <w:szCs w:val="24"/>
                    </w:rPr>
                    <w:t>，并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在</w:t>
                  </w:r>
                  <w:r w:rsidRPr="008C1190">
                    <w:rPr>
                      <w:color w:val="FF0000"/>
                      <w:sz w:val="24"/>
                      <w:szCs w:val="24"/>
                    </w:rPr>
                    <w:t>6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月</w:t>
                  </w:r>
                  <w:r w:rsidRPr="008C1190">
                    <w:rPr>
                      <w:color w:val="FF0000"/>
                      <w:sz w:val="24"/>
                      <w:szCs w:val="24"/>
                    </w:rPr>
                    <w:t>18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日前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提交</w:t>
                  </w:r>
                  <w:r>
                    <w:rPr>
                      <w:rFonts w:cs="宋体" w:hint="eastAsia"/>
                      <w:sz w:val="24"/>
                      <w:szCs w:val="24"/>
                    </w:rPr>
                    <w:t>教务处</w:t>
                  </w:r>
                </w:p>
              </w:txbxContent>
            </v:textbox>
            <w10:wrap type="square"/>
          </v:shape>
        </w:pict>
      </w: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↓</w:t>
      </w:r>
    </w:p>
    <w:p w:rsidR="00CD2AE4" w:rsidRDefault="00CD2AE4" w:rsidP="003003DA">
      <w:pPr>
        <w:widowControl/>
        <w:spacing w:line="440" w:lineRule="exact"/>
        <w:ind w:firstLineChars="1000" w:firstLine="21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noProof/>
        </w:rPr>
        <w:pict>
          <v:shape id="_x0000_s1030" type="#_x0000_t202" style="position:absolute;left:0;text-align:left;margin-left:63pt;margin-top:.4pt;width:180pt;height:79.8pt;z-index:251662336">
            <v:textbox style="mso-next-textbox:#_x0000_s1030">
              <w:txbxContent>
                <w:p w:rsidR="00CD2AE4" w:rsidRPr="008C1190" w:rsidRDefault="00CD2AE4" w:rsidP="00155408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sz w:val="24"/>
                      <w:szCs w:val="24"/>
                    </w:rPr>
                    <w:t>教务处把需报订的课程教材信息录入教务管理系统</w:t>
                  </w:r>
                </w:p>
                <w:p w:rsidR="00CD2AE4" w:rsidRPr="00155408" w:rsidRDefault="00CD2AE4" w:rsidP="00710B01"/>
              </w:txbxContent>
            </v:textbox>
            <w10:wrap type="square"/>
          </v:shape>
        </w:pict>
      </w: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↓</w:t>
      </w:r>
    </w:p>
    <w:p w:rsidR="00CD2AE4" w:rsidRDefault="00CD2AE4" w:rsidP="003003DA">
      <w:pPr>
        <w:widowControl/>
        <w:spacing w:line="440" w:lineRule="exact"/>
        <w:ind w:firstLineChars="1000" w:firstLine="210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noProof/>
        </w:rPr>
        <w:pict>
          <v:shape id="_x0000_s1031" type="#_x0000_t202" style="position:absolute;left:0;text-align:left;margin-left:63pt;margin-top:7.4pt;width:180pt;height:79.8pt;z-index:251663360">
            <v:textbox style="mso-next-textbox:#_x0000_s1031">
              <w:txbxContent>
                <w:p w:rsidR="00CD2AE4" w:rsidRPr="008C1190" w:rsidRDefault="00CD2AE4" w:rsidP="00155408">
                  <w:pPr>
                    <w:rPr>
                      <w:sz w:val="24"/>
                      <w:szCs w:val="24"/>
                    </w:rPr>
                  </w:pPr>
                  <w:r w:rsidRPr="008C1190">
                    <w:rPr>
                      <w:color w:val="FF0000"/>
                      <w:sz w:val="24"/>
                      <w:szCs w:val="24"/>
                    </w:rPr>
                    <w:t>6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月</w:t>
                  </w:r>
                  <w:r w:rsidRPr="008C1190">
                    <w:rPr>
                      <w:color w:val="FF0000"/>
                      <w:sz w:val="24"/>
                      <w:szCs w:val="24"/>
                    </w:rPr>
                    <w:t>25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日至</w:t>
                  </w:r>
                  <w:r w:rsidRPr="008C1190">
                    <w:rPr>
                      <w:color w:val="FF0000"/>
                      <w:sz w:val="24"/>
                      <w:szCs w:val="24"/>
                    </w:rPr>
                    <w:t>6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月</w:t>
                  </w:r>
                  <w:r w:rsidRPr="008C1190">
                    <w:rPr>
                      <w:color w:val="FF0000"/>
                      <w:sz w:val="24"/>
                      <w:szCs w:val="24"/>
                    </w:rPr>
                    <w:t>29</w:t>
                  </w:r>
                  <w:r w:rsidRPr="008C1190">
                    <w:rPr>
                      <w:rFonts w:cs="宋体" w:hint="eastAsia"/>
                      <w:color w:val="FF0000"/>
                      <w:sz w:val="24"/>
                      <w:szCs w:val="24"/>
                    </w:rPr>
                    <w:t>日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任课教师在教务管理系统里</w:t>
                  </w:r>
                  <w:r>
                    <w:rPr>
                      <w:rFonts w:cs="宋体" w:hint="eastAsia"/>
                      <w:sz w:val="24"/>
                      <w:szCs w:val="24"/>
                    </w:rPr>
                    <w:t>确</w:t>
                  </w:r>
                  <w:r w:rsidRPr="008C1190">
                    <w:rPr>
                      <w:rFonts w:cs="宋体" w:hint="eastAsia"/>
                      <w:sz w:val="24"/>
                      <w:szCs w:val="24"/>
                    </w:rPr>
                    <w:t>定课程</w:t>
                  </w:r>
                  <w:r>
                    <w:rPr>
                      <w:rFonts w:cs="宋体" w:hint="eastAsia"/>
                      <w:sz w:val="24"/>
                      <w:szCs w:val="24"/>
                    </w:rPr>
                    <w:t>教材征订信息</w:t>
                  </w:r>
                </w:p>
                <w:p w:rsidR="00CD2AE4" w:rsidRPr="00155408" w:rsidRDefault="00CD2AE4" w:rsidP="00710B01"/>
              </w:txbxContent>
            </v:textbox>
            <w10:wrap type="square"/>
          </v:shape>
        </w:pict>
      </w: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CB04B3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Default="00CD2AE4" w:rsidP="00155408">
      <w:pPr>
        <w:widowControl/>
        <w:spacing w:line="440" w:lineRule="exact"/>
        <w:ind w:firstLineChars="1000" w:firstLine="2800"/>
        <w:jc w:val="left"/>
        <w:rPr>
          <w:rFonts w:ascii="宋体"/>
          <w:color w:val="000000"/>
          <w:kern w:val="0"/>
          <w:sz w:val="28"/>
          <w:szCs w:val="28"/>
        </w:rPr>
      </w:pPr>
    </w:p>
    <w:p w:rsidR="00CD2AE4" w:rsidRPr="00A4108E" w:rsidRDefault="00CD2AE4" w:rsidP="003E6AF1">
      <w:pPr>
        <w:widowControl/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教材选用基本原则</w:t>
      </w:r>
    </w:p>
    <w:p w:rsidR="00CD2AE4" w:rsidRPr="00481039" w:rsidRDefault="00CD2AE4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《马克思主义理论研究和建设工程重点教材书目》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对应的课程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，</w:t>
      </w:r>
      <w:r w:rsidRPr="000A046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必须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使用马工程教材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3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马工程教材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清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单）。</w:t>
      </w:r>
    </w:p>
    <w:p w:rsidR="00CD2AE4" w:rsidRPr="00A4108E" w:rsidRDefault="00CD2AE4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教材选订要求优先选用近三年出版的内容新、质量高、声誉好的教材。</w:t>
      </w:r>
    </w:p>
    <w:p w:rsidR="00CD2AE4" w:rsidRPr="00A4108E" w:rsidRDefault="00CD2AE4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鼓励选订最新出版的国家级、省部级获奖教材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国家级规划教材、教育部专业教学指导委员会推荐的优秀教材等。</w:t>
      </w:r>
    </w:p>
    <w:p w:rsidR="00CD2AE4" w:rsidRPr="00A4108E" w:rsidRDefault="00CD2AE4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在无上述教材可选的情况下，可参照省级以上重点高校同类专业选用的教材，如确实需要选订合编或自编的教材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或自编讲义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时，应提请学校教学指导委员会审定。</w:t>
      </w:r>
    </w:p>
    <w:p w:rsidR="00CD2AE4" w:rsidRDefault="00CD2AE4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卓越计划班的教材应按上述要求从严选订，对合编或自编的教材只允许作为辅助教材。</w:t>
      </w:r>
    </w:p>
    <w:p w:rsidR="00CD2AE4" w:rsidRPr="00A4108E" w:rsidRDefault="00CD2AE4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境外原版教材的选用</w:t>
      </w:r>
    </w:p>
    <w:p w:rsidR="00CD2AE4" w:rsidRPr="00A4108E" w:rsidRDefault="00CD2AE4" w:rsidP="00527B34">
      <w:pPr>
        <w:widowControl/>
        <w:spacing w:line="440" w:lineRule="exact"/>
        <w:ind w:leftChars="257" w:left="540" w:firstLineChars="200" w:firstLine="562"/>
        <w:jc w:val="left"/>
        <w:rPr>
          <w:rFonts w:ascii="宋体"/>
          <w:color w:val="000000"/>
          <w:kern w:val="0"/>
          <w:sz w:val="28"/>
          <w:szCs w:val="28"/>
        </w:rPr>
      </w:pPr>
      <w:r w:rsidRPr="00EB44E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下学期征订教材中的境外原版教材经审核通过的才能使用（已审教材见附件</w:t>
      </w:r>
      <w:r w:rsidRPr="00EB44ED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4</w:t>
      </w:r>
      <w:r w:rsidRPr="00EB44E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），否则不得使用境外原版教材。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注：境外原版教材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含教参、参考资料、讲义、电子文档等，包括外文版和中文编译版、境外作者在国内出版、中外合作编写的教材）</w:t>
      </w:r>
    </w:p>
    <w:p w:rsidR="00CD2AE4" w:rsidRPr="00A4108E" w:rsidRDefault="00CD2AE4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其他要求</w:t>
      </w:r>
    </w:p>
    <w:p w:rsidR="00CD2AE4" w:rsidRPr="00A4108E" w:rsidRDefault="00CD2AE4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在报送前，开课单位根据《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-201</w:t>
      </w:r>
      <w:r>
        <w:rPr>
          <w:rFonts w:ascii="宋体" w:hAnsi="宋体" w:cs="宋体"/>
          <w:color w:val="000000"/>
          <w:kern w:val="0"/>
          <w:sz w:val="28"/>
          <w:szCs w:val="28"/>
        </w:rPr>
        <w:t>9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一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学期教学任务》认真检查，确保所有课程都填写上所用教材。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教材申报表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《教材申报表填报说明》（见附件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的要求填写。</w:t>
      </w:r>
    </w:p>
    <w:p w:rsidR="00CD2AE4" w:rsidRPr="00A4108E" w:rsidRDefault="00CD2AE4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因任课老师漏报教材而造成学生不能购买到教材，任课教师和开课单位都将</w:t>
      </w:r>
      <w:r w:rsidRPr="00724C8C">
        <w:rPr>
          <w:rFonts w:ascii="宋体" w:hAnsi="宋体" w:cs="宋体" w:hint="eastAsia"/>
          <w:kern w:val="0"/>
          <w:sz w:val="28"/>
          <w:szCs w:val="28"/>
        </w:rPr>
        <w:t>承担责任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附件：</w:t>
      </w:r>
    </w:p>
    <w:p w:rsidR="00CD2AE4" w:rsidRDefault="00CD2AE4" w:rsidP="00215B24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《东莞理工学院教材选用管理办法》</w:t>
      </w: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2.</w:t>
      </w:r>
      <w:r w:rsidRPr="00724C8C">
        <w:rPr>
          <w:rFonts w:ascii="宋体" w:hAnsi="宋体" w:cs="宋体" w:hint="eastAsia"/>
          <w:snapToGrid w:val="0"/>
          <w:kern w:val="0"/>
          <w:sz w:val="28"/>
          <w:szCs w:val="28"/>
        </w:rPr>
        <w:t>《教材（自编讲义）申报表》</w:t>
      </w: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 xml:space="preserve">3. 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马工程教材名单</w:t>
      </w: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．我校经审核的境外原版教材清单</w:t>
      </w:r>
    </w:p>
    <w:p w:rsidR="00CD2AE4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5.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《教材申报表填报说明》</w:t>
      </w:r>
    </w:p>
    <w:p w:rsidR="00CD2AE4" w:rsidRPr="00822F8D" w:rsidRDefault="00CD2AE4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6.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</w:t>
      </w:r>
      <w:r w:rsidRPr="00822F8D"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教务管理收订操作说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明》</w:t>
      </w:r>
    </w:p>
    <w:p w:rsidR="00CD2AE4" w:rsidRDefault="00CD2AE4" w:rsidP="00BA3E3B">
      <w:pPr>
        <w:spacing w:line="460" w:lineRule="exact"/>
        <w:ind w:firstLine="630"/>
        <w:rPr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 xml:space="preserve">　　　　</w:t>
      </w:r>
      <w:r w:rsidRPr="008C361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CD2AE4" w:rsidRDefault="00CD2AE4" w:rsidP="00BA3E3B">
      <w:pPr>
        <w:spacing w:line="460" w:lineRule="exact"/>
        <w:ind w:firstLine="630"/>
        <w:rPr>
          <w:sz w:val="28"/>
          <w:szCs w:val="28"/>
        </w:rPr>
      </w:pPr>
    </w:p>
    <w:p w:rsidR="00CD2AE4" w:rsidRPr="008C3618" w:rsidRDefault="00CD2AE4" w:rsidP="00BA3E3B">
      <w:pPr>
        <w:spacing w:line="460" w:lineRule="exact"/>
        <w:ind w:firstLine="6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C3618">
        <w:rPr>
          <w:rFonts w:cs="宋体" w:hint="eastAsia"/>
          <w:sz w:val="28"/>
          <w:szCs w:val="28"/>
        </w:rPr>
        <w:t>教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务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处</w:t>
      </w:r>
    </w:p>
    <w:p w:rsidR="00CD2AE4" w:rsidRPr="00615865" w:rsidRDefault="00CD2AE4" w:rsidP="006F38DA">
      <w:pPr>
        <w:spacing w:line="460" w:lineRule="exact"/>
        <w:ind w:right="280"/>
        <w:jc w:val="right"/>
        <w:rPr>
          <w:sz w:val="32"/>
          <w:szCs w:val="32"/>
        </w:rPr>
      </w:pPr>
      <w:r>
        <w:rPr>
          <w:rFonts w:cs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一八</w:t>
      </w:r>
      <w:r w:rsidRPr="008C3618">
        <w:rPr>
          <w:rFonts w:cs="宋体" w:hint="eastAsia"/>
          <w:sz w:val="28"/>
          <w:szCs w:val="28"/>
        </w:rPr>
        <w:t>年</w:t>
      </w:r>
      <w:r>
        <w:rPr>
          <w:rFonts w:cs="宋体" w:hint="eastAsia"/>
          <w:sz w:val="28"/>
          <w:szCs w:val="28"/>
        </w:rPr>
        <w:t>六</w:t>
      </w:r>
      <w:r w:rsidRPr="008C3618">
        <w:rPr>
          <w:rFonts w:cs="宋体" w:hint="eastAsia"/>
          <w:sz w:val="28"/>
          <w:szCs w:val="28"/>
        </w:rPr>
        <w:t>月</w:t>
      </w:r>
      <w:r>
        <w:rPr>
          <w:rFonts w:cs="宋体" w:hint="eastAsia"/>
          <w:sz w:val="28"/>
          <w:szCs w:val="28"/>
        </w:rPr>
        <w:t>八</w:t>
      </w:r>
      <w:r w:rsidRPr="008C3618">
        <w:rPr>
          <w:rFonts w:cs="宋体" w:hint="eastAsia"/>
          <w:sz w:val="28"/>
          <w:szCs w:val="28"/>
        </w:rPr>
        <w:t>日</w:t>
      </w:r>
    </w:p>
    <w:p w:rsidR="00CD2AE4" w:rsidRDefault="00CD2AE4"/>
    <w:sectPr w:rsidR="00CD2AE4" w:rsidSect="00D7117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AE4" w:rsidRDefault="00CD2AE4" w:rsidP="00831A53">
      <w:r>
        <w:separator/>
      </w:r>
    </w:p>
  </w:endnote>
  <w:endnote w:type="continuationSeparator" w:id="0">
    <w:p w:rsidR="00CD2AE4" w:rsidRDefault="00CD2AE4" w:rsidP="0083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简标题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E4" w:rsidRDefault="00CD2AE4" w:rsidP="00BE3E9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D2AE4" w:rsidRDefault="00CD2AE4" w:rsidP="00710B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AE4" w:rsidRDefault="00CD2AE4" w:rsidP="00831A53">
      <w:r>
        <w:separator/>
      </w:r>
    </w:p>
  </w:footnote>
  <w:footnote w:type="continuationSeparator" w:id="0">
    <w:p w:rsidR="00CD2AE4" w:rsidRDefault="00CD2AE4" w:rsidP="0083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818"/>
    <w:multiLevelType w:val="hybridMultilevel"/>
    <w:tmpl w:val="70DADDB4"/>
    <w:lvl w:ilvl="0" w:tplc="16EE285A">
      <w:start w:val="1"/>
      <w:numFmt w:val="japaneseCounting"/>
      <w:lvlText w:val="%1、"/>
      <w:lvlJc w:val="left"/>
      <w:pPr>
        <w:tabs>
          <w:tab w:val="num" w:pos="900"/>
        </w:tabs>
        <w:ind w:left="900" w:hanging="54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820"/>
        </w:tabs>
        <w:ind w:left="8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40"/>
        </w:tabs>
        <w:ind w:left="12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60"/>
        </w:tabs>
        <w:ind w:left="16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080"/>
        </w:tabs>
        <w:ind w:left="20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00"/>
        </w:tabs>
        <w:ind w:left="25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20"/>
        </w:tabs>
        <w:ind w:left="29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40"/>
        </w:tabs>
        <w:ind w:left="33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60"/>
        </w:tabs>
        <w:ind w:left="3760" w:hanging="420"/>
      </w:pPr>
    </w:lvl>
  </w:abstractNum>
  <w:abstractNum w:abstractNumId="1">
    <w:nsid w:val="5A3B56D0"/>
    <w:multiLevelType w:val="hybridMultilevel"/>
    <w:tmpl w:val="FC2814B2"/>
    <w:lvl w:ilvl="0" w:tplc="7512A84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6F777EBA"/>
    <w:multiLevelType w:val="hybridMultilevel"/>
    <w:tmpl w:val="7136C022"/>
    <w:lvl w:ilvl="0" w:tplc="9EF821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751B55B6"/>
    <w:multiLevelType w:val="hybridMultilevel"/>
    <w:tmpl w:val="4252A44C"/>
    <w:lvl w:ilvl="0" w:tplc="6AA01EC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宋体" w:eastAsia="宋体" w:hAnsi="宋体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79576045"/>
    <w:multiLevelType w:val="hybridMultilevel"/>
    <w:tmpl w:val="62607030"/>
    <w:lvl w:ilvl="0" w:tplc="D85CECE2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8DA"/>
    <w:rsid w:val="000114E8"/>
    <w:rsid w:val="000160DC"/>
    <w:rsid w:val="000263B1"/>
    <w:rsid w:val="00027E04"/>
    <w:rsid w:val="00047DFB"/>
    <w:rsid w:val="00053494"/>
    <w:rsid w:val="000862D1"/>
    <w:rsid w:val="00093CB1"/>
    <w:rsid w:val="00097461"/>
    <w:rsid w:val="000A0463"/>
    <w:rsid w:val="000C5FE3"/>
    <w:rsid w:val="000D6D56"/>
    <w:rsid w:val="000E7A38"/>
    <w:rsid w:val="000F2DAC"/>
    <w:rsid w:val="00104ED7"/>
    <w:rsid w:val="00121432"/>
    <w:rsid w:val="0012157C"/>
    <w:rsid w:val="001458A5"/>
    <w:rsid w:val="00155408"/>
    <w:rsid w:val="001732CD"/>
    <w:rsid w:val="001D0100"/>
    <w:rsid w:val="001D0278"/>
    <w:rsid w:val="001E3AB2"/>
    <w:rsid w:val="001F5ABA"/>
    <w:rsid w:val="00215B24"/>
    <w:rsid w:val="002207D8"/>
    <w:rsid w:val="00220FC0"/>
    <w:rsid w:val="002514B4"/>
    <w:rsid w:val="002537EB"/>
    <w:rsid w:val="00255A9C"/>
    <w:rsid w:val="00256ACC"/>
    <w:rsid w:val="0025720B"/>
    <w:rsid w:val="002763E4"/>
    <w:rsid w:val="002B0A75"/>
    <w:rsid w:val="002D7EF9"/>
    <w:rsid w:val="002E53B2"/>
    <w:rsid w:val="003003DA"/>
    <w:rsid w:val="00313D0D"/>
    <w:rsid w:val="00313F88"/>
    <w:rsid w:val="00316A34"/>
    <w:rsid w:val="0033124F"/>
    <w:rsid w:val="0035791B"/>
    <w:rsid w:val="00360410"/>
    <w:rsid w:val="00366552"/>
    <w:rsid w:val="00382F30"/>
    <w:rsid w:val="00391FB1"/>
    <w:rsid w:val="00393949"/>
    <w:rsid w:val="003A2EEE"/>
    <w:rsid w:val="003A68B5"/>
    <w:rsid w:val="003B0971"/>
    <w:rsid w:val="003C62AF"/>
    <w:rsid w:val="003D6FAF"/>
    <w:rsid w:val="003E4344"/>
    <w:rsid w:val="003E6AF1"/>
    <w:rsid w:val="003F1EAD"/>
    <w:rsid w:val="003F5D35"/>
    <w:rsid w:val="004012A4"/>
    <w:rsid w:val="00407188"/>
    <w:rsid w:val="00430F11"/>
    <w:rsid w:val="00441E14"/>
    <w:rsid w:val="00444E63"/>
    <w:rsid w:val="00447467"/>
    <w:rsid w:val="00463B31"/>
    <w:rsid w:val="00465983"/>
    <w:rsid w:val="00476F12"/>
    <w:rsid w:val="00481039"/>
    <w:rsid w:val="004A770C"/>
    <w:rsid w:val="004B1364"/>
    <w:rsid w:val="004C1D60"/>
    <w:rsid w:val="004C245C"/>
    <w:rsid w:val="004D2904"/>
    <w:rsid w:val="004E0527"/>
    <w:rsid w:val="004E5FE4"/>
    <w:rsid w:val="004F4FF6"/>
    <w:rsid w:val="00527B34"/>
    <w:rsid w:val="00551131"/>
    <w:rsid w:val="00554D7D"/>
    <w:rsid w:val="00563CA6"/>
    <w:rsid w:val="00566A17"/>
    <w:rsid w:val="0057271F"/>
    <w:rsid w:val="00573485"/>
    <w:rsid w:val="005943BC"/>
    <w:rsid w:val="005A6158"/>
    <w:rsid w:val="005B5E1E"/>
    <w:rsid w:val="005C46B8"/>
    <w:rsid w:val="005E5B15"/>
    <w:rsid w:val="005F6BA0"/>
    <w:rsid w:val="00606941"/>
    <w:rsid w:val="00615865"/>
    <w:rsid w:val="00631A1B"/>
    <w:rsid w:val="00640A38"/>
    <w:rsid w:val="006426E7"/>
    <w:rsid w:val="006538E0"/>
    <w:rsid w:val="006539C7"/>
    <w:rsid w:val="006650B1"/>
    <w:rsid w:val="0066761F"/>
    <w:rsid w:val="00677E5E"/>
    <w:rsid w:val="0069488A"/>
    <w:rsid w:val="006A2D13"/>
    <w:rsid w:val="006A7FC1"/>
    <w:rsid w:val="006B5FE0"/>
    <w:rsid w:val="006B6630"/>
    <w:rsid w:val="006C77EE"/>
    <w:rsid w:val="006D4278"/>
    <w:rsid w:val="006E4715"/>
    <w:rsid w:val="006F3849"/>
    <w:rsid w:val="006F38DA"/>
    <w:rsid w:val="006F4009"/>
    <w:rsid w:val="006F4469"/>
    <w:rsid w:val="00710B01"/>
    <w:rsid w:val="007161A5"/>
    <w:rsid w:val="007242DF"/>
    <w:rsid w:val="00724C8C"/>
    <w:rsid w:val="00727871"/>
    <w:rsid w:val="00733CAB"/>
    <w:rsid w:val="007402C4"/>
    <w:rsid w:val="00743E8B"/>
    <w:rsid w:val="00745DAE"/>
    <w:rsid w:val="00771484"/>
    <w:rsid w:val="00773AA2"/>
    <w:rsid w:val="00774F49"/>
    <w:rsid w:val="0078430E"/>
    <w:rsid w:val="00793A5F"/>
    <w:rsid w:val="007C00D2"/>
    <w:rsid w:val="007D4B74"/>
    <w:rsid w:val="007D4ECB"/>
    <w:rsid w:val="007D52A0"/>
    <w:rsid w:val="007E0DCE"/>
    <w:rsid w:val="007F15D4"/>
    <w:rsid w:val="007F4575"/>
    <w:rsid w:val="008020C0"/>
    <w:rsid w:val="00812F1B"/>
    <w:rsid w:val="00822F8D"/>
    <w:rsid w:val="00831A53"/>
    <w:rsid w:val="00832EFF"/>
    <w:rsid w:val="00835E40"/>
    <w:rsid w:val="0084376E"/>
    <w:rsid w:val="00853A15"/>
    <w:rsid w:val="0087467E"/>
    <w:rsid w:val="00897E6D"/>
    <w:rsid w:val="008C1190"/>
    <w:rsid w:val="008C3618"/>
    <w:rsid w:val="008C3B4D"/>
    <w:rsid w:val="008D7053"/>
    <w:rsid w:val="008E035F"/>
    <w:rsid w:val="008E30D3"/>
    <w:rsid w:val="00917850"/>
    <w:rsid w:val="00925273"/>
    <w:rsid w:val="00944E55"/>
    <w:rsid w:val="0095647E"/>
    <w:rsid w:val="00961F8D"/>
    <w:rsid w:val="00971874"/>
    <w:rsid w:val="00971E4E"/>
    <w:rsid w:val="009A1ABF"/>
    <w:rsid w:val="009A73D0"/>
    <w:rsid w:val="009B17E1"/>
    <w:rsid w:val="009C1124"/>
    <w:rsid w:val="00A03898"/>
    <w:rsid w:val="00A03FB3"/>
    <w:rsid w:val="00A07E76"/>
    <w:rsid w:val="00A10B37"/>
    <w:rsid w:val="00A16D6C"/>
    <w:rsid w:val="00A20BB5"/>
    <w:rsid w:val="00A21629"/>
    <w:rsid w:val="00A306E3"/>
    <w:rsid w:val="00A326D4"/>
    <w:rsid w:val="00A4108E"/>
    <w:rsid w:val="00A45C4B"/>
    <w:rsid w:val="00A62C20"/>
    <w:rsid w:val="00A62D39"/>
    <w:rsid w:val="00A656EB"/>
    <w:rsid w:val="00A76982"/>
    <w:rsid w:val="00A87FC5"/>
    <w:rsid w:val="00A972A8"/>
    <w:rsid w:val="00AA2ACA"/>
    <w:rsid w:val="00AB015E"/>
    <w:rsid w:val="00AB05AE"/>
    <w:rsid w:val="00AB7A18"/>
    <w:rsid w:val="00AD22A6"/>
    <w:rsid w:val="00AD3E45"/>
    <w:rsid w:val="00AF4643"/>
    <w:rsid w:val="00B2048C"/>
    <w:rsid w:val="00B25016"/>
    <w:rsid w:val="00B30B53"/>
    <w:rsid w:val="00B40BAA"/>
    <w:rsid w:val="00B505C6"/>
    <w:rsid w:val="00BA3E3B"/>
    <w:rsid w:val="00BD5BA6"/>
    <w:rsid w:val="00BE3E92"/>
    <w:rsid w:val="00BE49D3"/>
    <w:rsid w:val="00C31507"/>
    <w:rsid w:val="00C4035E"/>
    <w:rsid w:val="00C63F98"/>
    <w:rsid w:val="00C64341"/>
    <w:rsid w:val="00C74763"/>
    <w:rsid w:val="00CA652C"/>
    <w:rsid w:val="00CB04B3"/>
    <w:rsid w:val="00CB3A2E"/>
    <w:rsid w:val="00CB773D"/>
    <w:rsid w:val="00CC423B"/>
    <w:rsid w:val="00CC6EA1"/>
    <w:rsid w:val="00CD2AE4"/>
    <w:rsid w:val="00CF4A88"/>
    <w:rsid w:val="00D01576"/>
    <w:rsid w:val="00D0176E"/>
    <w:rsid w:val="00D0522B"/>
    <w:rsid w:val="00D239AF"/>
    <w:rsid w:val="00D56ED4"/>
    <w:rsid w:val="00D60A15"/>
    <w:rsid w:val="00D71177"/>
    <w:rsid w:val="00D71E91"/>
    <w:rsid w:val="00D74B2D"/>
    <w:rsid w:val="00D96BEF"/>
    <w:rsid w:val="00DA2797"/>
    <w:rsid w:val="00DB0E0B"/>
    <w:rsid w:val="00DB6E8B"/>
    <w:rsid w:val="00DC5824"/>
    <w:rsid w:val="00DE639F"/>
    <w:rsid w:val="00DF5EFA"/>
    <w:rsid w:val="00E138C9"/>
    <w:rsid w:val="00E172E0"/>
    <w:rsid w:val="00E32A2F"/>
    <w:rsid w:val="00E35A64"/>
    <w:rsid w:val="00E37FD1"/>
    <w:rsid w:val="00E435D9"/>
    <w:rsid w:val="00E57D65"/>
    <w:rsid w:val="00EB44ED"/>
    <w:rsid w:val="00ED6BEE"/>
    <w:rsid w:val="00EF4E7F"/>
    <w:rsid w:val="00F06891"/>
    <w:rsid w:val="00F13E4B"/>
    <w:rsid w:val="00F213B7"/>
    <w:rsid w:val="00F363BD"/>
    <w:rsid w:val="00F373DA"/>
    <w:rsid w:val="00F62A2A"/>
    <w:rsid w:val="00F92F5E"/>
    <w:rsid w:val="00F97084"/>
    <w:rsid w:val="00F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D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1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14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3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A5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A5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710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461</TotalTime>
  <Pages>4</Pages>
  <Words>683</Words>
  <Characters>705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 莞 理 工 学 院 教 务 处</dc:title>
  <dc:subject/>
  <dc:creator>微软用户</dc:creator>
  <cp:keywords/>
  <dc:description/>
  <cp:lastModifiedBy>黄建钊</cp:lastModifiedBy>
  <cp:revision>34</cp:revision>
  <cp:lastPrinted>2018-06-05T02:06:00Z</cp:lastPrinted>
  <dcterms:created xsi:type="dcterms:W3CDTF">2017-12-06T00:42:00Z</dcterms:created>
  <dcterms:modified xsi:type="dcterms:W3CDTF">2018-06-08T07:57:00Z</dcterms:modified>
</cp:coreProperties>
</file>